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1D5" w:rsidRPr="008401D5" w:rsidRDefault="001171D5" w:rsidP="00FF1503">
      <w:pPr>
        <w:pBdr>
          <w:bottom w:val="single" w:sz="12" w:space="1" w:color="auto"/>
        </w:pBd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  <w:r w:rsidRPr="008401D5">
        <w:rPr>
          <w:rFonts w:ascii="Times New Roman" w:hAnsi="Times New Roman"/>
          <w:b/>
          <w:sz w:val="40"/>
          <w:szCs w:val="40"/>
        </w:rPr>
        <w:t>МОЛОДЕЖНЫЙ ПАРЛАМЕНТ</w:t>
      </w:r>
    </w:p>
    <w:p w:rsidR="001171D5" w:rsidRPr="008401D5" w:rsidRDefault="001171D5" w:rsidP="00FF1503">
      <w:pPr>
        <w:pBdr>
          <w:bottom w:val="single" w:sz="12" w:space="1" w:color="auto"/>
        </w:pBd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  <w:r w:rsidRPr="008401D5">
        <w:rPr>
          <w:rFonts w:ascii="Times New Roman" w:hAnsi="Times New Roman"/>
          <w:b/>
          <w:sz w:val="40"/>
          <w:szCs w:val="40"/>
        </w:rPr>
        <w:t>СОЛИКАМСКОГО ГОРОДСКОГО ОКРУГА</w:t>
      </w:r>
    </w:p>
    <w:p w:rsidR="001171D5" w:rsidRPr="008401D5" w:rsidRDefault="001171D5" w:rsidP="00FF1503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</w:p>
    <w:p w:rsidR="001171D5" w:rsidRDefault="001171D5" w:rsidP="00FF1503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РЕШЕНИЕ</w:t>
      </w:r>
    </w:p>
    <w:p w:rsidR="001171D5" w:rsidRPr="008401D5" w:rsidRDefault="001171D5" w:rsidP="00FF1503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</w:p>
    <w:p w:rsidR="001171D5" w:rsidRPr="008401D5" w:rsidRDefault="001171D5" w:rsidP="00FF15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4 апреля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sz w:val="28"/>
            <w:szCs w:val="28"/>
          </w:rPr>
          <w:t>2022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8401D5">
        <w:rPr>
          <w:rFonts w:ascii="Times New Roman" w:hAnsi="Times New Roman"/>
          <w:sz w:val="28"/>
          <w:szCs w:val="28"/>
        </w:rPr>
        <w:t xml:space="preserve"> </w:t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  <w:t xml:space="preserve">                    № </w:t>
      </w:r>
      <w:r>
        <w:rPr>
          <w:rFonts w:ascii="Times New Roman" w:hAnsi="Times New Roman"/>
          <w:sz w:val="28"/>
          <w:szCs w:val="28"/>
        </w:rPr>
        <w:t>4</w:t>
      </w:r>
    </w:p>
    <w:p w:rsidR="001171D5" w:rsidRPr="008401D5" w:rsidRDefault="001171D5" w:rsidP="00FF1503">
      <w:pPr>
        <w:spacing w:after="0" w:line="240" w:lineRule="auto"/>
        <w:ind w:left="-540"/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</w:p>
    <w:p w:rsidR="001171D5" w:rsidRPr="008401D5" w:rsidRDefault="001171D5" w:rsidP="00FF1503">
      <w:pPr>
        <w:spacing w:after="0" w:line="240" w:lineRule="auto"/>
        <w:ind w:left="-1080"/>
        <w:jc w:val="center"/>
        <w:rPr>
          <w:rFonts w:ascii="Times New Roman" w:hAnsi="Times New Roman"/>
          <w:sz w:val="40"/>
          <w:szCs w:val="40"/>
        </w:rPr>
      </w:pPr>
    </w:p>
    <w:p w:rsidR="001171D5" w:rsidRDefault="001171D5" w:rsidP="00FF150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71D5" w:rsidRDefault="001171D5" w:rsidP="00FF150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71D5" w:rsidRDefault="001171D5" w:rsidP="00FF150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71D5" w:rsidRPr="008401D5" w:rsidRDefault="001171D5" w:rsidP="00FF1503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401D5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согласовании плана</w:t>
      </w:r>
      <w:r w:rsidRPr="008401D5">
        <w:rPr>
          <w:rFonts w:ascii="Times New Roman" w:hAnsi="Times New Roman"/>
          <w:b/>
          <w:sz w:val="28"/>
          <w:szCs w:val="28"/>
        </w:rPr>
        <w:t xml:space="preserve"> работы </w:t>
      </w:r>
    </w:p>
    <w:p w:rsidR="001171D5" w:rsidRDefault="001171D5" w:rsidP="00FF1503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401D5">
        <w:rPr>
          <w:rFonts w:ascii="Times New Roman" w:hAnsi="Times New Roman"/>
          <w:b/>
          <w:sz w:val="28"/>
          <w:szCs w:val="28"/>
        </w:rPr>
        <w:t xml:space="preserve">Молодежного парламента </w:t>
      </w:r>
      <w:r>
        <w:rPr>
          <w:rFonts w:ascii="Times New Roman" w:hAnsi="Times New Roman"/>
          <w:b/>
          <w:sz w:val="28"/>
          <w:szCs w:val="28"/>
        </w:rPr>
        <w:t xml:space="preserve">Соликамского </w:t>
      </w:r>
    </w:p>
    <w:p w:rsidR="001171D5" w:rsidRPr="008401D5" w:rsidRDefault="001171D5" w:rsidP="00FF1503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</w:t>
      </w:r>
      <w:r w:rsidRPr="008401D5">
        <w:rPr>
          <w:rFonts w:ascii="Times New Roman" w:hAnsi="Times New Roman"/>
          <w:b/>
          <w:sz w:val="28"/>
          <w:szCs w:val="28"/>
        </w:rPr>
        <w:t xml:space="preserve"> на 20</w:t>
      </w:r>
      <w:r>
        <w:rPr>
          <w:rFonts w:ascii="Times New Roman" w:hAnsi="Times New Roman"/>
          <w:b/>
          <w:sz w:val="28"/>
          <w:szCs w:val="28"/>
        </w:rPr>
        <w:t>22</w:t>
      </w:r>
      <w:r w:rsidRPr="008401D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171D5" w:rsidRPr="008401D5" w:rsidRDefault="001171D5" w:rsidP="00FF1503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1171D5" w:rsidRPr="008401D5" w:rsidRDefault="001171D5" w:rsidP="00FF1503">
      <w:pPr>
        <w:autoSpaceDE w:val="0"/>
        <w:autoSpaceDN w:val="0"/>
        <w:adjustRightInd w:val="0"/>
        <w:spacing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>На основании Положения о Молодежном парламенте Соликамского городского округа, утвержденного решением Соли</w:t>
      </w:r>
      <w:r>
        <w:rPr>
          <w:rFonts w:ascii="Times New Roman" w:hAnsi="Times New Roman"/>
          <w:sz w:val="28"/>
          <w:szCs w:val="28"/>
        </w:rPr>
        <w:t xml:space="preserve">камской городской Думы от 29 марта </w:t>
      </w:r>
      <w:smartTag w:uri="urn:schemas-microsoft-com:office:smarttags" w:element="metricconverter">
        <w:smartTagPr>
          <w:attr w:name="ProductID" w:val="2017 г"/>
        </w:smartTagPr>
        <w:r w:rsidRPr="008401D5">
          <w:rPr>
            <w:rFonts w:ascii="Times New Roman" w:hAnsi="Times New Roman"/>
            <w:sz w:val="28"/>
            <w:szCs w:val="28"/>
          </w:rPr>
          <w:t>2017</w:t>
        </w:r>
        <w:r>
          <w:rPr>
            <w:rFonts w:ascii="Times New Roman" w:hAnsi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8401D5">
        <w:rPr>
          <w:rFonts w:ascii="Times New Roman" w:hAnsi="Times New Roman"/>
          <w:sz w:val="28"/>
          <w:szCs w:val="28"/>
        </w:rPr>
        <w:t xml:space="preserve"> № 107,</w:t>
      </w:r>
    </w:p>
    <w:p w:rsidR="001171D5" w:rsidRPr="008401D5" w:rsidRDefault="001171D5" w:rsidP="00FF1503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>Молодежный парламент Соликамского городского округа РЕШИЛ:</w:t>
      </w:r>
    </w:p>
    <w:p w:rsidR="001171D5" w:rsidRPr="008A23A4" w:rsidRDefault="001171D5" w:rsidP="00FF1503">
      <w:pPr>
        <w:pStyle w:val="ListParagraph"/>
        <w:tabs>
          <w:tab w:val="left" w:pos="1080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A23A4">
        <w:rPr>
          <w:rFonts w:ascii="Times New Roman" w:hAnsi="Times New Roman"/>
          <w:sz w:val="28"/>
          <w:szCs w:val="28"/>
        </w:rPr>
        <w:t>1. Согласовать прилагаемый план работы молодежного парламента Соликамского городского округа на 2022 год.</w:t>
      </w:r>
    </w:p>
    <w:p w:rsidR="001171D5" w:rsidRPr="008401D5" w:rsidRDefault="001171D5" w:rsidP="00FF1503">
      <w:pPr>
        <w:pStyle w:val="ListParagraph"/>
      </w:pPr>
    </w:p>
    <w:p w:rsidR="001171D5" w:rsidRDefault="001171D5" w:rsidP="00FF1503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</w:rPr>
      </w:pPr>
    </w:p>
    <w:p w:rsidR="001171D5" w:rsidRPr="008401D5" w:rsidRDefault="001171D5" w:rsidP="00FF1503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</w:rPr>
      </w:pPr>
      <w:r w:rsidRPr="008401D5">
        <w:rPr>
          <w:rFonts w:ascii="Times New Roman" w:hAnsi="Times New Roman"/>
          <w:sz w:val="28"/>
        </w:rPr>
        <w:t xml:space="preserve">Председатель </w:t>
      </w:r>
    </w:p>
    <w:p w:rsidR="001171D5" w:rsidRPr="00CA5A15" w:rsidRDefault="001171D5" w:rsidP="008A23A4">
      <w:pPr>
        <w:spacing w:after="0" w:line="240" w:lineRule="exact"/>
        <w:rPr>
          <w:rFonts w:ascii="Times New Roman" w:hAnsi="Times New Roman"/>
          <w:sz w:val="28"/>
        </w:rPr>
      </w:pPr>
      <w:r w:rsidRPr="008401D5">
        <w:rPr>
          <w:rFonts w:ascii="Times New Roman" w:hAnsi="Times New Roman"/>
          <w:sz w:val="28"/>
        </w:rPr>
        <w:t>Молодежного парламента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          </w:t>
      </w:r>
      <w:r w:rsidRPr="00230C37">
        <w:rPr>
          <w:rFonts w:ascii="Times New Roman" w:hAnsi="Times New Roman"/>
          <w:sz w:val="28"/>
          <w:szCs w:val="28"/>
        </w:rPr>
        <w:t>С.В.Молчанов</w:t>
      </w:r>
    </w:p>
    <w:p w:rsidR="001171D5" w:rsidRDefault="001171D5">
      <w:pPr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br w:type="page"/>
      </w:r>
    </w:p>
    <w:p w:rsidR="001171D5" w:rsidRPr="008401D5" w:rsidRDefault="001171D5" w:rsidP="00B0116C">
      <w:pPr>
        <w:spacing w:after="0" w:line="240" w:lineRule="exact"/>
        <w:ind w:left="5579"/>
        <w:rPr>
          <w:rFonts w:ascii="Times New Roman" w:hAnsi="Times New Roman"/>
          <w:sz w:val="27"/>
          <w:szCs w:val="27"/>
        </w:rPr>
      </w:pPr>
      <w:r w:rsidRPr="008401D5">
        <w:rPr>
          <w:rFonts w:ascii="Times New Roman" w:hAnsi="Times New Roman"/>
          <w:sz w:val="27"/>
          <w:szCs w:val="27"/>
        </w:rPr>
        <w:t xml:space="preserve">Приложение </w:t>
      </w:r>
    </w:p>
    <w:p w:rsidR="001171D5" w:rsidRPr="008401D5" w:rsidRDefault="001171D5" w:rsidP="00B0116C">
      <w:pPr>
        <w:spacing w:after="0" w:line="240" w:lineRule="exact"/>
        <w:ind w:left="5579"/>
        <w:rPr>
          <w:rFonts w:ascii="Times New Roman" w:hAnsi="Times New Roman"/>
          <w:sz w:val="27"/>
          <w:szCs w:val="27"/>
        </w:rPr>
      </w:pPr>
      <w:r w:rsidRPr="008401D5">
        <w:rPr>
          <w:rFonts w:ascii="Times New Roman" w:hAnsi="Times New Roman"/>
          <w:sz w:val="27"/>
          <w:szCs w:val="27"/>
        </w:rPr>
        <w:t xml:space="preserve">к решению Молодежного Парламента </w:t>
      </w:r>
    </w:p>
    <w:p w:rsidR="001171D5" w:rsidRPr="008401D5" w:rsidRDefault="001171D5" w:rsidP="00B0116C">
      <w:pPr>
        <w:spacing w:after="0" w:line="240" w:lineRule="exact"/>
        <w:ind w:left="5579"/>
        <w:rPr>
          <w:rFonts w:ascii="Times New Roman" w:hAnsi="Times New Roman"/>
          <w:sz w:val="27"/>
          <w:szCs w:val="27"/>
        </w:rPr>
      </w:pPr>
      <w:r w:rsidRPr="008401D5">
        <w:rPr>
          <w:rFonts w:ascii="Times New Roman" w:hAnsi="Times New Roman"/>
          <w:sz w:val="27"/>
          <w:szCs w:val="27"/>
        </w:rPr>
        <w:t xml:space="preserve">Соликамского городского округа </w:t>
      </w:r>
    </w:p>
    <w:p w:rsidR="001171D5" w:rsidRPr="008401D5" w:rsidRDefault="001171D5" w:rsidP="00B0116C">
      <w:pPr>
        <w:spacing w:after="0" w:line="240" w:lineRule="exact"/>
        <w:ind w:left="5579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от 04.03.2022 № 4</w:t>
      </w:r>
    </w:p>
    <w:p w:rsidR="001171D5" w:rsidRPr="008401D5" w:rsidRDefault="001171D5" w:rsidP="00B0116C">
      <w:pPr>
        <w:spacing w:line="240" w:lineRule="auto"/>
        <w:ind w:left="5670" w:hanging="6"/>
        <w:rPr>
          <w:rFonts w:ascii="Times New Roman" w:hAnsi="Times New Roman"/>
          <w:sz w:val="28"/>
          <w:szCs w:val="28"/>
        </w:rPr>
      </w:pPr>
    </w:p>
    <w:p w:rsidR="001171D5" w:rsidRPr="008401D5" w:rsidRDefault="001171D5" w:rsidP="00B0116C">
      <w:pPr>
        <w:spacing w:after="0" w:line="240" w:lineRule="exact"/>
        <w:ind w:left="5670" w:hanging="6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>УТВЕРЖДАЮ:</w:t>
      </w:r>
    </w:p>
    <w:p w:rsidR="001171D5" w:rsidRPr="008401D5" w:rsidRDefault="001171D5" w:rsidP="00B0116C">
      <w:pPr>
        <w:spacing w:after="0" w:line="240" w:lineRule="exact"/>
        <w:ind w:left="5670" w:hanging="6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>Думы Соликамского городского округа</w:t>
      </w:r>
    </w:p>
    <w:p w:rsidR="001171D5" w:rsidRPr="008401D5" w:rsidRDefault="001171D5" w:rsidP="00B0116C">
      <w:pPr>
        <w:spacing w:after="0" w:line="240" w:lineRule="exact"/>
        <w:ind w:left="5670" w:hanging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____________И.Г. Мингазеев</w:t>
      </w:r>
      <w:bookmarkStart w:id="0" w:name="_GoBack"/>
      <w:bookmarkEnd w:id="0"/>
    </w:p>
    <w:p w:rsidR="001171D5" w:rsidRPr="008401D5" w:rsidRDefault="001171D5" w:rsidP="00B0116C">
      <w:pPr>
        <w:spacing w:after="0" w:line="240" w:lineRule="exact"/>
        <w:ind w:left="5670" w:hanging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«_____»____________2022</w:t>
      </w:r>
      <w:r w:rsidRPr="008401D5">
        <w:rPr>
          <w:rFonts w:ascii="Times New Roman" w:hAnsi="Times New Roman"/>
          <w:sz w:val="28"/>
          <w:szCs w:val="28"/>
        </w:rPr>
        <w:t xml:space="preserve"> г.</w:t>
      </w:r>
    </w:p>
    <w:p w:rsidR="001171D5" w:rsidRPr="008401D5" w:rsidRDefault="001171D5" w:rsidP="00B0116C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171D5" w:rsidRPr="00246ADF" w:rsidRDefault="001171D5" w:rsidP="00B0116C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246ADF">
        <w:rPr>
          <w:rFonts w:ascii="Times New Roman" w:hAnsi="Times New Roman"/>
          <w:b/>
          <w:sz w:val="28"/>
          <w:szCs w:val="28"/>
        </w:rPr>
        <w:t>ПЛАН РАБОТЫ</w:t>
      </w:r>
    </w:p>
    <w:p w:rsidR="001171D5" w:rsidRPr="00246ADF" w:rsidRDefault="001171D5" w:rsidP="00B0116C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246ADF">
        <w:rPr>
          <w:rFonts w:ascii="Times New Roman" w:hAnsi="Times New Roman"/>
          <w:b/>
          <w:sz w:val="28"/>
          <w:szCs w:val="28"/>
        </w:rPr>
        <w:t>Молодежного парламента Соликамского городского округа</w:t>
      </w:r>
    </w:p>
    <w:p w:rsidR="001171D5" w:rsidRPr="00246ADF" w:rsidRDefault="001171D5" w:rsidP="00B0116C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246ADF">
        <w:rPr>
          <w:rFonts w:ascii="Times New Roman" w:hAnsi="Times New Roman"/>
          <w:b/>
          <w:sz w:val="28"/>
          <w:szCs w:val="28"/>
        </w:rPr>
        <w:t>на 2022 год</w:t>
      </w:r>
    </w:p>
    <w:p w:rsidR="001171D5" w:rsidRDefault="001171D5" w:rsidP="00B0116C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3583"/>
        <w:gridCol w:w="2693"/>
        <w:gridCol w:w="2512"/>
      </w:tblGrid>
      <w:tr w:rsidR="001171D5" w:rsidRPr="00246ADF" w:rsidTr="00450A36">
        <w:trPr>
          <w:tblHeader/>
        </w:trPr>
        <w:tc>
          <w:tcPr>
            <w:tcW w:w="1101" w:type="dxa"/>
          </w:tcPr>
          <w:p w:rsidR="001171D5" w:rsidRPr="00246ADF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6AD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171D5" w:rsidRPr="00246ADF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6ADF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583" w:type="dxa"/>
          </w:tcPr>
          <w:p w:rsidR="001171D5" w:rsidRPr="00246ADF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6ADF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3" w:type="dxa"/>
          </w:tcPr>
          <w:p w:rsidR="001171D5" w:rsidRPr="00246ADF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6ADF">
              <w:rPr>
                <w:rFonts w:ascii="Times New Roman" w:hAnsi="Times New Roman"/>
                <w:b/>
                <w:sz w:val="28"/>
                <w:szCs w:val="28"/>
              </w:rPr>
              <w:t>Дата, сроки</w:t>
            </w:r>
          </w:p>
        </w:tc>
        <w:tc>
          <w:tcPr>
            <w:tcW w:w="2512" w:type="dxa"/>
          </w:tcPr>
          <w:p w:rsidR="001171D5" w:rsidRPr="00246ADF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6ADF">
              <w:rPr>
                <w:rFonts w:ascii="Times New Roman" w:hAnsi="Times New Roman"/>
                <w:b/>
                <w:sz w:val="28"/>
                <w:szCs w:val="28"/>
              </w:rPr>
              <w:t>Исполнители</w:t>
            </w:r>
          </w:p>
        </w:tc>
      </w:tr>
      <w:tr w:rsidR="001171D5" w:rsidRPr="00246ADF" w:rsidTr="00450A36">
        <w:tc>
          <w:tcPr>
            <w:tcW w:w="9889" w:type="dxa"/>
            <w:gridSpan w:val="4"/>
          </w:tcPr>
          <w:p w:rsidR="001171D5" w:rsidRPr="00246ADF" w:rsidRDefault="001171D5" w:rsidP="00450A36">
            <w:pPr>
              <w:pStyle w:val="NoSpacing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46ADF">
              <w:rPr>
                <w:rFonts w:ascii="Times New Roman" w:hAnsi="Times New Roman"/>
                <w:b/>
                <w:sz w:val="28"/>
                <w:szCs w:val="28"/>
              </w:rPr>
              <w:t>Работа над документами, регламентирующими деятельность Молодёжного парламента, действующего законодательства и иных нормативных правовых актов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Работа с регламентом и положением о Молодёжном парламенте СГО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Комиссии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Подготовка отчета о работе Молодежного парламента СГО за 2021 год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Январь - </w:t>
            </w: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D4CA1"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Совет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Разработка и утверждение плана работы и сметы расходов Молодежного парламента СГО на 2023 год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Август-Сентябрь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D4CA1"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Анализ действующего законодательства и иных нормативных правовых актов в целях подготовки предложений по совершенствованию законодательства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В течение планового периода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6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Разработка проектов нормативных правовых актов по инициативам членов Молодежного парламента СГО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В течение планового периода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2A7572" w:rsidTr="00450A36">
        <w:tc>
          <w:tcPr>
            <w:tcW w:w="9889" w:type="dxa"/>
            <w:gridSpan w:val="4"/>
          </w:tcPr>
          <w:p w:rsidR="001171D5" w:rsidRPr="002A7572" w:rsidRDefault="001171D5" w:rsidP="00450A36">
            <w:pPr>
              <w:pStyle w:val="NoSpacing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7572">
              <w:rPr>
                <w:rFonts w:ascii="Times New Roman" w:hAnsi="Times New Roman"/>
                <w:b/>
                <w:sz w:val="28"/>
                <w:szCs w:val="28"/>
              </w:rPr>
              <w:t>Организационная деятельность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Проведение заседаний Молодежного парламента СГО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Ежеквартально (не реже 1 раза)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Совет МП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Проведение заседаний комиссий Молодежного парламента СГО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Ежеквартально (не реже 1 раза)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Председатели комиссий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Проведение выездных заседаний Молодежного парламента СГО, Комиссий Молодежного парламента 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В течение планового периода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Совет МП,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комиссии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Участие в работе постоянных комиссий Думы СГО, при необходимости внесение предложений по повестке заседания и рассматриваемых вопросов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В течение планового периода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Участие в заседаниях Думы СГО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В течение планового периода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Организация и проведение совместно с МБУ «ЦИМС образования», МАОУ «Средняя общеобразовательная школа № 17» муниципального робототехнического фестиваля «Соликамский РобоФест – 2022»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16 апреля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D4CA1"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Совет МП,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лены МП</w:t>
            </w:r>
          </w:p>
        </w:tc>
      </w:tr>
      <w:tr w:rsidR="001171D5" w:rsidRPr="006D4CA1" w:rsidTr="005D29A0">
        <w:tc>
          <w:tcPr>
            <w:tcW w:w="1101" w:type="dxa"/>
          </w:tcPr>
          <w:p w:rsidR="001171D5" w:rsidRPr="006D4CA1" w:rsidRDefault="001171D5" w:rsidP="005D29A0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5D29A0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совместно с </w:t>
            </w:r>
            <w:r w:rsidRPr="006D4CA1">
              <w:rPr>
                <w:rFonts w:ascii="Times New Roman" w:hAnsi="Times New Roman"/>
                <w:sz w:val="28"/>
                <w:szCs w:val="28"/>
                <w:lang w:val="en-US"/>
              </w:rPr>
              <w:t>SK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4CA1">
              <w:rPr>
                <w:rFonts w:ascii="Times New Roman" w:hAnsi="Times New Roman"/>
                <w:sz w:val="28"/>
                <w:szCs w:val="28"/>
                <w:lang w:val="en-US"/>
              </w:rPr>
              <w:t>FM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 конкурса по грамотной и красивой речи «Школа репортёров»</w:t>
            </w:r>
          </w:p>
        </w:tc>
        <w:tc>
          <w:tcPr>
            <w:tcW w:w="2693" w:type="dxa"/>
            <w:vAlign w:val="center"/>
          </w:tcPr>
          <w:p w:rsidR="001171D5" w:rsidRPr="006D4CA1" w:rsidRDefault="001171D5" w:rsidP="005D29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Апрель-Май 2022г.</w:t>
            </w:r>
          </w:p>
        </w:tc>
        <w:tc>
          <w:tcPr>
            <w:tcW w:w="2512" w:type="dxa"/>
          </w:tcPr>
          <w:p w:rsidR="001171D5" w:rsidRPr="006D4CA1" w:rsidRDefault="001171D5" w:rsidP="005D29A0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Совет МП,</w:t>
            </w:r>
          </w:p>
          <w:p w:rsidR="001171D5" w:rsidRPr="006D4CA1" w:rsidRDefault="001171D5" w:rsidP="005D29A0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лены МП</w:t>
            </w:r>
          </w:p>
        </w:tc>
      </w:tr>
      <w:tr w:rsidR="001171D5" w:rsidRPr="006D4CA1" w:rsidTr="00D81A50">
        <w:tc>
          <w:tcPr>
            <w:tcW w:w="1101" w:type="dxa"/>
          </w:tcPr>
          <w:p w:rsidR="001171D5" w:rsidRPr="006D4CA1" w:rsidRDefault="001171D5" w:rsidP="00D81A50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D81A50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совместно с председателем Совета ветеранов «Долг» Фурсовым В.А. военно-патриотического мероприятия </w:t>
            </w:r>
          </w:p>
        </w:tc>
        <w:tc>
          <w:tcPr>
            <w:tcW w:w="2693" w:type="dxa"/>
          </w:tcPr>
          <w:p w:rsidR="001171D5" w:rsidRPr="006D4CA1" w:rsidRDefault="001171D5" w:rsidP="00D81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9 мая</w:t>
            </w:r>
          </w:p>
          <w:p w:rsidR="001171D5" w:rsidRPr="006D4CA1" w:rsidRDefault="001171D5" w:rsidP="00D81A50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 2022г.</w:t>
            </w:r>
          </w:p>
        </w:tc>
        <w:tc>
          <w:tcPr>
            <w:tcW w:w="2512" w:type="dxa"/>
          </w:tcPr>
          <w:p w:rsidR="001171D5" w:rsidRPr="006D4CA1" w:rsidRDefault="001171D5" w:rsidP="00D81A50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Председатель МП,</w:t>
            </w:r>
          </w:p>
          <w:p w:rsidR="001171D5" w:rsidRPr="006D4CA1" w:rsidRDefault="001171D5" w:rsidP="00D81A50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D4CA1" w:rsidTr="0091468D">
        <w:tc>
          <w:tcPr>
            <w:tcW w:w="1101" w:type="dxa"/>
          </w:tcPr>
          <w:p w:rsidR="001171D5" w:rsidRPr="006D4CA1" w:rsidRDefault="001171D5" w:rsidP="0091468D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91468D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ация и проведение экологического мероприятия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«Субботник» </w:t>
            </w:r>
          </w:p>
        </w:tc>
        <w:tc>
          <w:tcPr>
            <w:tcW w:w="2693" w:type="dxa"/>
          </w:tcPr>
          <w:p w:rsidR="001171D5" w:rsidRPr="006D4CA1" w:rsidRDefault="001171D5" w:rsidP="0091468D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Май – июль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D4CA1"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91468D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Председатель МП,</w:t>
            </w:r>
          </w:p>
          <w:p w:rsidR="001171D5" w:rsidRPr="006D4CA1" w:rsidRDefault="001171D5" w:rsidP="0091468D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молодёжного парламента ко Дню молодёжи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Июнь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D4CA1"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Совет МП,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лены МП</w:t>
            </w:r>
          </w:p>
        </w:tc>
      </w:tr>
      <w:tr w:rsidR="001171D5" w:rsidRPr="006D4CA1" w:rsidTr="00C50A18">
        <w:tc>
          <w:tcPr>
            <w:tcW w:w="1101" w:type="dxa"/>
          </w:tcPr>
          <w:p w:rsidR="001171D5" w:rsidRPr="006D4CA1" w:rsidRDefault="001171D5" w:rsidP="00C50A18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C50A18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мероприятия молодёжного парламента «Детский форсаж» ко Дню защиты детей </w:t>
            </w:r>
          </w:p>
        </w:tc>
        <w:tc>
          <w:tcPr>
            <w:tcW w:w="2693" w:type="dxa"/>
          </w:tcPr>
          <w:p w:rsidR="001171D5" w:rsidRPr="006D4CA1" w:rsidRDefault="001171D5" w:rsidP="00C50A18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1 июня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D4CA1"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C50A18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Совет МП,</w:t>
            </w:r>
          </w:p>
          <w:p w:rsidR="001171D5" w:rsidRPr="006D4CA1" w:rsidRDefault="001171D5" w:rsidP="00C50A18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Организация и проведение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(м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олодежной акции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, посвященн</w:t>
            </w:r>
            <w:r>
              <w:rPr>
                <w:rFonts w:ascii="Times New Roman" w:hAnsi="Times New Roman"/>
                <w:sz w:val="28"/>
                <w:szCs w:val="28"/>
              </w:rPr>
              <w:t>ых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 «Дню Государственного флага Российской Федерации»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22 августа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D4CA1"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Совет МП,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Организация и проведение в школах округа уроков единоборств для наглядной демонстрации детям богатого выбора спортивных площадок и секций</w:t>
            </w:r>
          </w:p>
        </w:tc>
        <w:tc>
          <w:tcPr>
            <w:tcW w:w="2693" w:type="dxa"/>
            <w:vAlign w:val="center"/>
          </w:tcPr>
          <w:p w:rsidR="001171D5" w:rsidRPr="006D4CA1" w:rsidRDefault="001171D5" w:rsidP="00450A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сентября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Совет МП,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Привлечение волонтёров на добровольной основе для помощи и реализации проектов МП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В течение планового периода</w:t>
            </w:r>
          </w:p>
        </w:tc>
        <w:tc>
          <w:tcPr>
            <w:tcW w:w="2512" w:type="dxa"/>
          </w:tcPr>
          <w:p w:rsidR="001171D5" w:rsidRPr="006D4CA1" w:rsidRDefault="001171D5" w:rsidP="00D94A20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Совет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numPr>
                <w:ilvl w:val="1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Совместная с депутатами СГО работа на округах (сбор информации и выявление проблем округа)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В течение планового периода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Совет МП, 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4C1F1F" w:rsidTr="00450A36">
        <w:tc>
          <w:tcPr>
            <w:tcW w:w="9889" w:type="dxa"/>
            <w:gridSpan w:val="4"/>
          </w:tcPr>
          <w:p w:rsidR="001171D5" w:rsidRPr="004C1F1F" w:rsidRDefault="001171D5" w:rsidP="00450A36">
            <w:pPr>
              <w:pStyle w:val="NoSpacing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1F1F">
              <w:rPr>
                <w:rFonts w:ascii="Times New Roman" w:hAnsi="Times New Roman"/>
                <w:b/>
                <w:sz w:val="28"/>
                <w:szCs w:val="28"/>
              </w:rPr>
              <w:t>Деятельность по развитию молодежного парламентаризма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Участие в форумах и семинарах Пермского края и Всероссийского уровня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В течение планового периода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Совет МП, 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/>
                <w:sz w:val="28"/>
                <w:szCs w:val="28"/>
              </w:rPr>
              <w:t>ация и проведение мероприятия «Д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ень Местного самоуправления»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4C1F1F">
              <w:rPr>
                <w:rFonts w:ascii="Times New Roman" w:hAnsi="Times New Roman"/>
                <w:sz w:val="28"/>
                <w:szCs w:val="28"/>
              </w:rPr>
              <w:t>-</w:t>
            </w:r>
            <w:r w:rsidRPr="006D4CA1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 квартал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Совет МП, 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3.3.</w:t>
            </w: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Организация и проведение «Парламентского урока» для учащихся общеобразовательных учреждений округа.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Сентябрь-октябрь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D4CA1"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Совет МП, 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D4CA1" w:rsidTr="00F17BEE">
        <w:tc>
          <w:tcPr>
            <w:tcW w:w="1101" w:type="dxa"/>
          </w:tcPr>
          <w:p w:rsidR="001171D5" w:rsidRPr="006D4CA1" w:rsidRDefault="001171D5" w:rsidP="00F17BEE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3583" w:type="dxa"/>
          </w:tcPr>
          <w:p w:rsidR="001171D5" w:rsidRPr="006D4CA1" w:rsidRDefault="001171D5" w:rsidP="00F17BEE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совместно с управлением культуры администрации СГО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Форума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молодежных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лидеров Верхнекамья</w:t>
            </w:r>
          </w:p>
        </w:tc>
        <w:tc>
          <w:tcPr>
            <w:tcW w:w="2693" w:type="dxa"/>
          </w:tcPr>
          <w:p w:rsidR="001171D5" w:rsidRPr="006D4CA1" w:rsidRDefault="001171D5" w:rsidP="00F17BEE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IV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F17BEE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Совет МП, </w:t>
            </w:r>
          </w:p>
          <w:p w:rsidR="001171D5" w:rsidRPr="006D4CA1" w:rsidRDefault="001171D5" w:rsidP="00F17BEE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E32C8" w:rsidTr="00450A36">
        <w:tc>
          <w:tcPr>
            <w:tcW w:w="9889" w:type="dxa"/>
            <w:gridSpan w:val="4"/>
          </w:tcPr>
          <w:p w:rsidR="001171D5" w:rsidRPr="006E32C8" w:rsidRDefault="001171D5" w:rsidP="00450A36">
            <w:pPr>
              <w:pStyle w:val="NoSpacing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2C8">
              <w:rPr>
                <w:rFonts w:ascii="Times New Roman" w:hAnsi="Times New Roman"/>
                <w:b/>
                <w:sz w:val="28"/>
                <w:szCs w:val="28"/>
              </w:rPr>
              <w:t>Информационное направление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Подготовка пресс-релизов о деятельности Молодежного парламента СГО (по итогам заседаний комиссий, рабочих групп, заседаний МП)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Пресс-секретарь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Модерирование и администрирование социальных страниц Молодежного парламента СГО в Интернете, а так же синхронизация их работы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Пресс-секретарь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4.3.</w:t>
            </w: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Информационное наполнение страницы Молодежного парламента СГО на официальном сайте Думы СГО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Председатель МП,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Пресс-секретарь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4.4.</w:t>
            </w: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Работа по взаимодействию с местными и краевыми СМИ (печатные издания, Интернет-ресурсы, радио, телевидение) 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Председатель МП,</w:t>
            </w:r>
          </w:p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Пресс-секретарь</w:t>
            </w:r>
          </w:p>
        </w:tc>
      </w:tr>
      <w:tr w:rsidR="001171D5" w:rsidRPr="006E32C8" w:rsidTr="00450A36">
        <w:tc>
          <w:tcPr>
            <w:tcW w:w="9889" w:type="dxa"/>
            <w:gridSpan w:val="4"/>
          </w:tcPr>
          <w:p w:rsidR="001171D5" w:rsidRPr="006E32C8" w:rsidRDefault="001171D5" w:rsidP="00450A36">
            <w:pPr>
              <w:pStyle w:val="NoSpacing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32C8">
              <w:rPr>
                <w:rFonts w:ascii="Times New Roman" w:hAnsi="Times New Roman"/>
                <w:b/>
                <w:sz w:val="28"/>
                <w:szCs w:val="28"/>
              </w:rPr>
              <w:t>Представительская деятельность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Участие Молодежного парламента в «Чистых играх»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14 мая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D4CA1"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358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Участие Молодежного парламента в диалоге на равных с главой СГО Евгением Самоуковым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23 июня 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6D4CA1"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jc w:val="center"/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  <w:tr w:rsidR="001171D5" w:rsidRPr="005F68D0" w:rsidTr="00450A36">
        <w:tc>
          <w:tcPr>
            <w:tcW w:w="9889" w:type="dxa"/>
            <w:gridSpan w:val="4"/>
          </w:tcPr>
          <w:p w:rsidR="001171D5" w:rsidRPr="005F68D0" w:rsidRDefault="001171D5" w:rsidP="00450A36">
            <w:pPr>
              <w:pStyle w:val="NoSpacing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68D0">
              <w:rPr>
                <w:rFonts w:ascii="Times New Roman" w:hAnsi="Times New Roman"/>
                <w:b/>
                <w:sz w:val="28"/>
                <w:szCs w:val="28"/>
              </w:rPr>
              <w:t>Конкурсная и проектная деятельность</w:t>
            </w:r>
          </w:p>
        </w:tc>
      </w:tr>
      <w:tr w:rsidR="001171D5" w:rsidRPr="006D4CA1" w:rsidTr="00450A36">
        <w:tc>
          <w:tcPr>
            <w:tcW w:w="1101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6.1.</w:t>
            </w:r>
          </w:p>
        </w:tc>
        <w:tc>
          <w:tcPr>
            <w:tcW w:w="3583" w:type="dxa"/>
          </w:tcPr>
          <w:p w:rsidR="001171D5" w:rsidRPr="006D4CA1" w:rsidRDefault="001171D5" w:rsidP="00ED2F7E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социального</w:t>
            </w:r>
            <w:r w:rsidRPr="00AD7236">
              <w:rPr>
                <w:rFonts w:ascii="Times New Roman" w:hAnsi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AD7236">
              <w:rPr>
                <w:rFonts w:ascii="Times New Roman" w:hAnsi="Times New Roman"/>
                <w:sz w:val="28"/>
                <w:szCs w:val="28"/>
              </w:rPr>
              <w:t>«Дети и их дорога в будущее…»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(предоставление подросткам учетных категорий бесплатной базы для занятия спортом)</w:t>
            </w:r>
          </w:p>
        </w:tc>
        <w:tc>
          <w:tcPr>
            <w:tcW w:w="2693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Август – сентябрь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>2022 г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12" w:type="dxa"/>
          </w:tcPr>
          <w:p w:rsidR="001171D5" w:rsidRPr="006D4CA1" w:rsidRDefault="001171D5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Члены МП</w:t>
            </w:r>
          </w:p>
        </w:tc>
      </w:tr>
    </w:tbl>
    <w:p w:rsidR="001171D5" w:rsidRPr="00B0116C" w:rsidRDefault="001171D5" w:rsidP="00B0116C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1171D5" w:rsidRPr="00DA0CF9" w:rsidRDefault="001171D5" w:rsidP="00DA0CF9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1171D5" w:rsidRPr="00DA0CF9" w:rsidSect="00321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A7EC7"/>
    <w:multiLevelType w:val="hybridMultilevel"/>
    <w:tmpl w:val="2A86BF9C"/>
    <w:lvl w:ilvl="0" w:tplc="2C727904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7C4CCE"/>
    <w:multiLevelType w:val="hybridMultilevel"/>
    <w:tmpl w:val="6CE879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2A7385"/>
    <w:multiLevelType w:val="hybridMultilevel"/>
    <w:tmpl w:val="08CCD92A"/>
    <w:lvl w:ilvl="0" w:tplc="0419000F">
      <w:start w:val="1"/>
      <w:numFmt w:val="decimal"/>
      <w:lvlText w:val="%1."/>
      <w:lvlJc w:val="left"/>
      <w:pPr>
        <w:ind w:left="259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3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59" w:hanging="180"/>
      </w:pPr>
      <w:rPr>
        <w:rFonts w:cs="Times New Roman"/>
      </w:rPr>
    </w:lvl>
  </w:abstractNum>
  <w:abstractNum w:abstractNumId="3">
    <w:nsid w:val="6E1209BD"/>
    <w:multiLevelType w:val="multilevel"/>
    <w:tmpl w:val="C58ACC6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6F387CCD"/>
    <w:multiLevelType w:val="hybridMultilevel"/>
    <w:tmpl w:val="403821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805C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B39"/>
    <w:rsid w:val="00015129"/>
    <w:rsid w:val="00024880"/>
    <w:rsid w:val="00054C12"/>
    <w:rsid w:val="0008674C"/>
    <w:rsid w:val="000C6348"/>
    <w:rsid w:val="000D4B83"/>
    <w:rsid w:val="000E4F3E"/>
    <w:rsid w:val="00116065"/>
    <w:rsid w:val="001171D5"/>
    <w:rsid w:val="00123334"/>
    <w:rsid w:val="00131DBE"/>
    <w:rsid w:val="00145901"/>
    <w:rsid w:val="0018302D"/>
    <w:rsid w:val="001859C6"/>
    <w:rsid w:val="001A19BF"/>
    <w:rsid w:val="00204B21"/>
    <w:rsid w:val="00230C37"/>
    <w:rsid w:val="00246ADF"/>
    <w:rsid w:val="00277684"/>
    <w:rsid w:val="002A7572"/>
    <w:rsid w:val="002E56AC"/>
    <w:rsid w:val="00321602"/>
    <w:rsid w:val="00380488"/>
    <w:rsid w:val="00385CD7"/>
    <w:rsid w:val="003C6E12"/>
    <w:rsid w:val="003C7597"/>
    <w:rsid w:val="00411B0E"/>
    <w:rsid w:val="004240F1"/>
    <w:rsid w:val="004263C3"/>
    <w:rsid w:val="004337EF"/>
    <w:rsid w:val="00444F77"/>
    <w:rsid w:val="00450A36"/>
    <w:rsid w:val="004856BB"/>
    <w:rsid w:val="00486B00"/>
    <w:rsid w:val="004C1F1F"/>
    <w:rsid w:val="004D2343"/>
    <w:rsid w:val="004E3E64"/>
    <w:rsid w:val="00514533"/>
    <w:rsid w:val="00576B39"/>
    <w:rsid w:val="005A2E95"/>
    <w:rsid w:val="005B08EB"/>
    <w:rsid w:val="005D27FB"/>
    <w:rsid w:val="005D29A0"/>
    <w:rsid w:val="005F68D0"/>
    <w:rsid w:val="005F7D1A"/>
    <w:rsid w:val="006065B1"/>
    <w:rsid w:val="0065138C"/>
    <w:rsid w:val="006633FA"/>
    <w:rsid w:val="0068200D"/>
    <w:rsid w:val="006856D7"/>
    <w:rsid w:val="006A1371"/>
    <w:rsid w:val="006A668D"/>
    <w:rsid w:val="006D4CA1"/>
    <w:rsid w:val="006E1FA7"/>
    <w:rsid w:val="006E2D7C"/>
    <w:rsid w:val="006E32C8"/>
    <w:rsid w:val="00703A8D"/>
    <w:rsid w:val="007356C0"/>
    <w:rsid w:val="007610AB"/>
    <w:rsid w:val="007632F9"/>
    <w:rsid w:val="007A620D"/>
    <w:rsid w:val="00814A71"/>
    <w:rsid w:val="0083257C"/>
    <w:rsid w:val="00835A8D"/>
    <w:rsid w:val="008401D5"/>
    <w:rsid w:val="00841D11"/>
    <w:rsid w:val="0086644E"/>
    <w:rsid w:val="00874E79"/>
    <w:rsid w:val="00880EB3"/>
    <w:rsid w:val="008849C7"/>
    <w:rsid w:val="008A23A4"/>
    <w:rsid w:val="008D56FD"/>
    <w:rsid w:val="0091468D"/>
    <w:rsid w:val="00965D51"/>
    <w:rsid w:val="00976A47"/>
    <w:rsid w:val="009A19F5"/>
    <w:rsid w:val="00A1452B"/>
    <w:rsid w:val="00A94975"/>
    <w:rsid w:val="00AA77ED"/>
    <w:rsid w:val="00AD7236"/>
    <w:rsid w:val="00AE5C70"/>
    <w:rsid w:val="00B0116C"/>
    <w:rsid w:val="00B0351B"/>
    <w:rsid w:val="00B12B73"/>
    <w:rsid w:val="00B279B6"/>
    <w:rsid w:val="00B32BA0"/>
    <w:rsid w:val="00B45789"/>
    <w:rsid w:val="00B468BF"/>
    <w:rsid w:val="00B468C4"/>
    <w:rsid w:val="00B64E29"/>
    <w:rsid w:val="00B80BEE"/>
    <w:rsid w:val="00BA1317"/>
    <w:rsid w:val="00BC7DF6"/>
    <w:rsid w:val="00BD2ED4"/>
    <w:rsid w:val="00C103FA"/>
    <w:rsid w:val="00C36610"/>
    <w:rsid w:val="00C50A18"/>
    <w:rsid w:val="00C8744E"/>
    <w:rsid w:val="00CA3735"/>
    <w:rsid w:val="00CA5A15"/>
    <w:rsid w:val="00CC62BB"/>
    <w:rsid w:val="00CD4B04"/>
    <w:rsid w:val="00D239DC"/>
    <w:rsid w:val="00D4263A"/>
    <w:rsid w:val="00D81A50"/>
    <w:rsid w:val="00D94A20"/>
    <w:rsid w:val="00DA0CF9"/>
    <w:rsid w:val="00DC031C"/>
    <w:rsid w:val="00E543DE"/>
    <w:rsid w:val="00E76225"/>
    <w:rsid w:val="00EA023D"/>
    <w:rsid w:val="00EB21E3"/>
    <w:rsid w:val="00EB5358"/>
    <w:rsid w:val="00ED2F7E"/>
    <w:rsid w:val="00F17BEE"/>
    <w:rsid w:val="00F35B94"/>
    <w:rsid w:val="00F866BC"/>
    <w:rsid w:val="00F93E5D"/>
    <w:rsid w:val="00F945AA"/>
    <w:rsid w:val="00FF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68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8744E"/>
    <w:pPr>
      <w:ind w:left="720"/>
      <w:contextualSpacing/>
    </w:pPr>
  </w:style>
  <w:style w:type="table" w:styleId="TableGrid">
    <w:name w:val="Table Grid"/>
    <w:basedOn w:val="TableNormal"/>
    <w:uiPriority w:val="99"/>
    <w:rsid w:val="00BC7D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0116C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3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224</TotalTime>
  <Pages>6</Pages>
  <Words>830</Words>
  <Characters>4732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Серёжа-Хороший</dc:creator>
  <cp:keywords/>
  <dc:description/>
  <cp:lastModifiedBy>User</cp:lastModifiedBy>
  <cp:revision>112</cp:revision>
  <dcterms:created xsi:type="dcterms:W3CDTF">2021-06-09T13:52:00Z</dcterms:created>
  <dcterms:modified xsi:type="dcterms:W3CDTF">2022-04-18T04:30:00Z</dcterms:modified>
</cp:coreProperties>
</file>